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343"/>
        <w:gridCol w:w="1253"/>
        <w:gridCol w:w="1419"/>
        <w:gridCol w:w="1297"/>
        <w:gridCol w:w="77"/>
      </w:tblGrid>
      <w:tr w:rsidR="007A1DF3" w:rsidTr="003539D9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DF3" w:rsidRDefault="007A1DF3" w:rsidP="003539D9">
            <w:pPr>
              <w:ind w:left="-108" w:right="-1284"/>
            </w:pPr>
            <w:r>
              <w:t>Приложение 6</w:t>
            </w:r>
          </w:p>
        </w:tc>
      </w:tr>
      <w:tr w:rsidR="007A1DF3" w:rsidTr="003539D9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1DF3" w:rsidRDefault="007A1DF3" w:rsidP="00730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DF3" w:rsidRDefault="007A1DF3" w:rsidP="003539D9">
            <w:pPr>
              <w:ind w:left="-108" w:right="-1284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A1DF3" w:rsidTr="003539D9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DF3" w:rsidRDefault="007A1DF3" w:rsidP="003539D9">
            <w:pPr>
              <w:ind w:left="-108" w:right="-1284"/>
            </w:pPr>
            <w:r>
              <w:t xml:space="preserve">от  </w:t>
            </w:r>
            <w:r w:rsidR="003539D9">
              <w:t xml:space="preserve">28 июля 2023 года </w:t>
            </w:r>
            <w:r>
              <w:t xml:space="preserve">№ </w:t>
            </w:r>
            <w:r w:rsidR="003539D9">
              <w:t>37-386</w:t>
            </w:r>
          </w:p>
        </w:tc>
      </w:tr>
      <w:tr w:rsidR="007A1DF3" w:rsidTr="007A1DF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r>
              <w:t xml:space="preserve">  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</w:tr>
      <w:tr w:rsidR="007A1DF3" w:rsidTr="007A1DF3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2023 год и на плановый период 2024 и 2025 годов</w:t>
            </w:r>
          </w:p>
        </w:tc>
      </w:tr>
      <w:tr w:rsidR="007A1DF3" w:rsidTr="007A1DF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</w:tr>
      <w:tr w:rsidR="007A1DF3" w:rsidTr="007A1DF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тыс. руб.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2023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2024 год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2025 год</w:t>
            </w:r>
          </w:p>
        </w:tc>
      </w:tr>
    </w:tbl>
    <w:p w:rsidR="007A1DF3" w:rsidRPr="007A1DF3" w:rsidRDefault="007A1DF3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419"/>
        <w:gridCol w:w="1374"/>
      </w:tblGrid>
      <w:tr w:rsidR="007A1DF3" w:rsidTr="007A1DF3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</w:t>
            </w:r>
          </w:p>
        </w:tc>
      </w:tr>
      <w:tr w:rsidR="007A1DF3" w:rsidTr="007A1DF3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46 797,6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здания МАУ ДО «ДШИ им. В.В. Ковалева» муниципального образования «Город Саратов» по адресу: </w:t>
            </w:r>
            <w:proofErr w:type="gramStart"/>
            <w:r>
              <w:t>г</w:t>
            </w:r>
            <w:proofErr w:type="gramEnd"/>
            <w:r>
              <w:t xml:space="preserve">. Саратов,  улица </w:t>
            </w:r>
            <w:proofErr w:type="spellStart"/>
            <w:r>
              <w:t>Шевыревская</w:t>
            </w:r>
            <w:proofErr w:type="spellEnd"/>
            <w:r>
              <w:t>, д. 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46 797,6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102 558,2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Реконструкция котельной по адресу: ул. Вокзальная, д. 4а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7 664,2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котельной по </w:t>
            </w:r>
            <w:proofErr w:type="spellStart"/>
            <w:r>
              <w:t>адресу</w:t>
            </w:r>
            <w:proofErr w:type="gramStart"/>
            <w:r>
              <w:t>:г</w:t>
            </w:r>
            <w:proofErr w:type="spellEnd"/>
            <w:proofErr w:type="gramEnd"/>
            <w:r>
              <w:t xml:space="preserve">. Саратов, </w:t>
            </w:r>
            <w:proofErr w:type="spellStart"/>
            <w:r>
              <w:t>Сокурский</w:t>
            </w:r>
            <w:proofErr w:type="spellEnd"/>
            <w:r>
              <w:t xml:space="preserve"> тракт, 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2 541,3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сети </w:t>
            </w:r>
            <w:proofErr w:type="spellStart"/>
            <w:r>
              <w:t>газопотребления</w:t>
            </w:r>
            <w:proofErr w:type="spellEnd"/>
            <w:r>
              <w:t xml:space="preserve"> котельной по адресу: ул. им. </w:t>
            </w:r>
            <w:proofErr w:type="spellStart"/>
            <w:r>
              <w:t>Клочкова</w:t>
            </w:r>
            <w:proofErr w:type="spellEnd"/>
            <w:r>
              <w:t xml:space="preserve"> В.Г., д. 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1 437,0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системы водоснабжения </w:t>
            </w:r>
            <w:proofErr w:type="gramStart"/>
            <w:r>
              <w:t>с</w:t>
            </w:r>
            <w:proofErr w:type="gramEnd"/>
            <w:r>
              <w:t>. Александровка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4 450,0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Реконструкция узла учета газа котельной бани №16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1 202,5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Реконструкция узла учета газа котельной бани №7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1 047,3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Реконструкция узла учета газа котельной бани №8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1 045,5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Реконструкция участка системы водоснабжения села Поповка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12 621,5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Реконструкция фонтана «Рыбка»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556,8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и реконструкция объектов водоснабжения к р.п. </w:t>
            </w:r>
            <w:proofErr w:type="spellStart"/>
            <w:r>
              <w:t>Соколовый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6 000,0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и реконструкция объектов водоснабжения </w:t>
            </w:r>
            <w:proofErr w:type="gramStart"/>
            <w:r>
              <w:t>к</w:t>
            </w:r>
            <w:proofErr w:type="gramEnd"/>
            <w:r>
              <w:t xml:space="preserve"> с. Березина Речка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3 612,5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инженерной инфраструктуры к земельным участкам, предоставленным многодетным семьям в п. </w:t>
            </w:r>
            <w:proofErr w:type="gramStart"/>
            <w:r>
              <w:t>Зональный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4 348,8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Строительство объектов инженерной инфраструктуры в пос. Воробьевка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12 997,5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объектов инженерной инфраструктуры в пос. </w:t>
            </w:r>
            <w:proofErr w:type="spellStart"/>
            <w:r>
              <w:t>Латухино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42 813,3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lastRenderedPageBreak/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сетей горячего водоснабжения к многоквартирному дому № 6 по ул. </w:t>
            </w:r>
            <w:proofErr w:type="gramStart"/>
            <w:r>
              <w:t>Бульварной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D90630">
            <w:pPr>
              <w:jc w:val="right"/>
            </w:pPr>
            <w:r>
              <w:t>4 631 165,</w:t>
            </w:r>
            <w:r w:rsidR="00D90630">
              <w:t>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A1DF3">
            <w:pPr>
              <w:jc w:val="right"/>
            </w:pPr>
            <w:r>
              <w:t>1 122 700,1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Детский сад на 160 мест в ЖК «Изумрудный»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2 946,6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Детский сад на 160 мест в Заводском районе г. Саратова по адресу: г. Саратов, ул. </w:t>
            </w:r>
            <w:proofErr w:type="gramStart"/>
            <w:r>
              <w:t>Огородная</w:t>
            </w:r>
            <w:proofErr w:type="gramEnd"/>
            <w:r>
              <w:t>, 176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1 919,3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Детский сад на 160 мест в микрорайоне по ул. </w:t>
            </w:r>
            <w:proofErr w:type="gramStart"/>
            <w:r>
              <w:t>Ипподромная</w:t>
            </w:r>
            <w:proofErr w:type="gramEnd"/>
            <w:r>
              <w:t xml:space="preserve"> (на части бывших земель ФГБНУ «НИИСХ </w:t>
            </w:r>
            <w:proofErr w:type="spellStart"/>
            <w:r>
              <w:t>Юго-Востока</w:t>
            </w:r>
            <w:proofErr w:type="spellEnd"/>
            <w:r>
              <w:t>»)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2 200,7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Детский сад на 160 мест по ул. Лопатина Гора, д. б/</w:t>
            </w:r>
            <w:proofErr w:type="spellStart"/>
            <w:proofErr w:type="gramStart"/>
            <w:r>
              <w:t>н</w:t>
            </w:r>
            <w:proofErr w:type="spellEnd"/>
            <w:proofErr w:type="gramEnd"/>
            <w:r>
              <w:t xml:space="preserve">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1 180,9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proofErr w:type="gramStart"/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4 500,1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Здание физкультурно-оздоровительного комплекса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315,2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Ледовая арена на территории МОУ «Гимназия №89» в микрорайоне Елшанка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159 783,1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Ливневая канализация по ул. им. Бардина И.П., от ул. им. Академика О.К. Антонова до ул. им. Тархова С.Ф. Ленинского района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Очистные сооружения ливневого коллектора </w:t>
            </w:r>
            <w:proofErr w:type="spellStart"/>
            <w:r>
              <w:t>Глебучева</w:t>
            </w:r>
            <w:proofErr w:type="spellEnd"/>
            <w:r>
              <w:t xml:space="preserve">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2 900,0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3 334 456,3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Пристройка к МОУ «СОШ № 66 имени Н.И. Вавилова» по адресу: </w:t>
            </w:r>
            <w:proofErr w:type="gramStart"/>
            <w:r>
              <w:t>г</w:t>
            </w:r>
            <w:proofErr w:type="gramEnd"/>
            <w:r>
              <w:t>. Саратов, ул. Державинская,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A1DF3">
            <w:pPr>
              <w:jc w:val="right"/>
            </w:pPr>
            <w:r>
              <w:t>125 285,5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A1DF3">
            <w:pPr>
              <w:jc w:val="right"/>
            </w:pPr>
            <w:r>
              <w:t>566 295,3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Пристройка на 275 мест к МОУ «СОШ № 103» в Ленинском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229 596,9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202 987,7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стадиона «Спартак», по адресу: </w:t>
            </w:r>
            <w:proofErr w:type="gramStart"/>
            <w:r>
              <w:t>г</w:t>
            </w:r>
            <w:proofErr w:type="gramEnd"/>
            <w:r>
              <w:t>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13,7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Система водоотведения в районе МОУ «СОШ №106» Заводского района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7 479,8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Система водоотведения от дома № 73 по ул. им. Панфилова И.В. в Ленинском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1 700,0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proofErr w:type="spellStart"/>
            <w:r>
              <w:t>Снегоплавильный</w:t>
            </w:r>
            <w:proofErr w:type="spellEnd"/>
            <w:r>
              <w:t xml:space="preserve"> комплекс на ул. </w:t>
            </w:r>
            <w:proofErr w:type="gramStart"/>
            <w:r>
              <w:t>Ипподромная</w:t>
            </w:r>
            <w:proofErr w:type="gramEnd"/>
            <w:r>
              <w:t xml:space="preserve">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67,1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Сохранение и приспособление объекта культурного наследия местного (муниципального) </w:t>
            </w:r>
            <w:r>
              <w:br/>
              <w:t xml:space="preserve">значения «Школа, 1946 г., 1949 г.», МОУ «Средняя общеобразовательная </w:t>
            </w:r>
            <w:r>
              <w:br/>
              <w:t xml:space="preserve">школа №72» по адресу: Саратовская область, </w:t>
            </w:r>
            <w:proofErr w:type="gramStart"/>
            <w:r>
              <w:t>г</w:t>
            </w:r>
            <w:proofErr w:type="gramEnd"/>
            <w:r>
              <w:t xml:space="preserve">. Саратов, ул. Бережная, 1, в </w:t>
            </w:r>
            <w:r>
              <w:br/>
              <w:t>целях обеспечения его функционирования в современных условиях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6 977,2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lastRenderedPageBreak/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Устройство причального сооружения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. Синенькие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24 056,4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Школа в ЖК «Ласточкино» в Ленинском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391 207,9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Школа на 825 мест по ул. Ипподромная в Ленинском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332 578,6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353 417,1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1 103 488,9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916 234,4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461 000,0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Организация наружного освещения на подъездной дороге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gramStart"/>
            <w:r>
              <w:t>ДОЛ</w:t>
            </w:r>
            <w:proofErr w:type="gramEnd"/>
            <w:r>
              <w:t xml:space="preserve"> «Звездочка»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1 895,5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305,0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автомобильной дороги в пос. </w:t>
            </w:r>
            <w:proofErr w:type="spellStart"/>
            <w:r>
              <w:t>Юриш</w:t>
            </w:r>
            <w:proofErr w:type="spellEnd"/>
            <w:r>
              <w:t xml:space="preserve">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6 879,3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автомобильной дороги по ул. Б. Горной от ул. </w:t>
            </w:r>
            <w:proofErr w:type="spellStart"/>
            <w:r>
              <w:t>Симбирской</w:t>
            </w:r>
            <w:proofErr w:type="spellEnd"/>
            <w:r>
              <w:t xml:space="preserve"> до ул. им. Горького А.М. в Кировском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1 720,0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автомобильной дороги по ул. им Братьев Никитиных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2 759,8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Реконструкция автомобильной дороги по ул. им. Академика Вавилова Н.И.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2 168,2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объекта: «Трамвайная сеть от остановки 6-я Дачная до остановки Школа № 52 (маршрут № 6)» в </w:t>
            </w:r>
            <w:proofErr w:type="gramStart"/>
            <w:r>
              <w:t>г</w:t>
            </w:r>
            <w:proofErr w:type="gramEnd"/>
            <w:r>
              <w:t>. Саратов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4 024,0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автомобильной дороги «п. Солнечный-2 – п. </w:t>
            </w:r>
            <w:proofErr w:type="spellStart"/>
            <w:r>
              <w:t>Расково</w:t>
            </w:r>
            <w:proofErr w:type="spellEnd"/>
            <w:r>
              <w:t xml:space="preserve">» 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Кировском</w:t>
            </w:r>
            <w:proofErr w:type="gramEnd"/>
            <w:r>
              <w:t xml:space="preserve"> и </w:t>
            </w:r>
            <w:proofErr w:type="spellStart"/>
            <w:r>
              <w:t>Гагаринском</w:t>
            </w:r>
            <w:proofErr w:type="spellEnd"/>
            <w:r>
              <w:t xml:space="preserve"> районах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11 738,9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автомобильной дороги от ул. Аэропорт до 2-го Магнитного проезда и Высокого проезда в Кировском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4 261,4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автомобильной дороги по ул. </w:t>
            </w:r>
            <w:proofErr w:type="gramStart"/>
            <w:r>
              <w:t>Большая</w:t>
            </w:r>
            <w:proofErr w:type="gramEnd"/>
            <w:r>
              <w:t xml:space="preserve"> Азовская в Заводском районе г. Саратов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3 620,0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Строительство автомобильной дороги по ул. им. Михаила Булгакова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130 191,8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автомобильной дороги по ул. Михаила </w:t>
            </w:r>
            <w:proofErr w:type="spellStart"/>
            <w:r>
              <w:t>Галкина-Враского</w:t>
            </w:r>
            <w:proofErr w:type="spellEnd"/>
            <w:r>
              <w:t xml:space="preserve">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153 518,0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автомобильной дороги по ул. </w:t>
            </w:r>
            <w:proofErr w:type="spellStart"/>
            <w:r>
              <w:t>Прудная</w:t>
            </w:r>
            <w:proofErr w:type="spellEnd"/>
            <w:r>
              <w:t xml:space="preserve"> в Заводском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4 180,0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автомобильной дороги по улице №1 в микрорайоне «Городские просторы» </w:t>
            </w:r>
            <w:proofErr w:type="gramStart"/>
            <w:r>
              <w:t>г</w:t>
            </w:r>
            <w:proofErr w:type="gramEnd"/>
            <w:r>
              <w:t>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8 557,3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lastRenderedPageBreak/>
              <w:t>51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путепровода </w:t>
            </w:r>
            <w:proofErr w:type="gramStart"/>
            <w:r>
              <w:t>через ж</w:t>
            </w:r>
            <w:proofErr w:type="gramEnd"/>
            <w:r>
              <w:t xml:space="preserve">.д. пути по ул. </w:t>
            </w:r>
            <w:proofErr w:type="spellStart"/>
            <w:r>
              <w:t>Песчано-Уметской</w:t>
            </w:r>
            <w:proofErr w:type="spellEnd"/>
            <w:r>
              <w:t xml:space="preserve"> в Ленинском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665 101,5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874 130,4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461 000,0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путепровода через железнодорожные пути по </w:t>
            </w:r>
            <w:proofErr w:type="spellStart"/>
            <w:r>
              <w:t>Сокурскому</w:t>
            </w:r>
            <w:proofErr w:type="spellEnd"/>
            <w:r>
              <w:t xml:space="preserve"> тракту в Ленинском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5 408,8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39 344,2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участка автомобильной дороги по ул. Романтиков в районе школы на 550 мест в ЖК «Ласточкино» в Ленинском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97 919,2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311 391,6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имущественного комплекса МОУ «СОШ №77», расположенного по адресу: </w:t>
            </w:r>
            <w:proofErr w:type="gramStart"/>
            <w:r>
              <w:t>г</w:t>
            </w:r>
            <w:proofErr w:type="gramEnd"/>
            <w:r>
              <w:t xml:space="preserve">. Саратов, ул. </w:t>
            </w:r>
            <w:proofErr w:type="spellStart"/>
            <w:r>
              <w:t>Новоузенская</w:t>
            </w:r>
            <w:proofErr w:type="spellEnd"/>
            <w:r>
              <w:t>, д.143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311 341,2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сети </w:t>
            </w:r>
            <w:proofErr w:type="spellStart"/>
            <w:r>
              <w:t>газопотребления</w:t>
            </w:r>
            <w:proofErr w:type="spellEnd"/>
            <w:r>
              <w:t xml:space="preserve"> в </w:t>
            </w:r>
            <w:proofErr w:type="spellStart"/>
            <w:r>
              <w:t>теплогенераторной</w:t>
            </w:r>
            <w:proofErr w:type="spellEnd"/>
            <w:r>
              <w:t xml:space="preserve"> по адресу: </w:t>
            </w:r>
            <w:proofErr w:type="gramStart"/>
            <w:r>
              <w:t>г</w:t>
            </w:r>
            <w:proofErr w:type="gramEnd"/>
            <w:r>
              <w:t xml:space="preserve">. Саратов, </w:t>
            </w:r>
            <w:proofErr w:type="spellStart"/>
            <w:r>
              <w:t>Фрунзенский</w:t>
            </w:r>
            <w:proofErr w:type="spellEnd"/>
            <w:r>
              <w:t xml:space="preserve"> район, ул. </w:t>
            </w:r>
            <w:proofErr w:type="spellStart"/>
            <w:r>
              <w:t>Новоузенская</w:t>
            </w:r>
            <w:proofErr w:type="spellEnd"/>
            <w:r>
              <w:t>, 162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50,4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130 559,3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Ледовая арена и бассейн в школе р.п. </w:t>
            </w:r>
            <w:proofErr w:type="spellStart"/>
            <w:r>
              <w:t>Соколовый</w:t>
            </w:r>
            <w:proofErr w:type="spellEnd"/>
            <w:r>
              <w:t xml:space="preserve"> (I этап - Ледовая арена) МО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113 611,7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1 774,0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котельных №33 с. </w:t>
            </w:r>
            <w:proofErr w:type="spellStart"/>
            <w:r>
              <w:t>Рыбушка</w:t>
            </w:r>
            <w:proofErr w:type="spellEnd"/>
            <w:r>
              <w:t>, №35 п. Сергиевский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600,0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Реконструкция систем </w:t>
            </w:r>
            <w:proofErr w:type="spellStart"/>
            <w:r>
              <w:t>газопотребления</w:t>
            </w:r>
            <w:proofErr w:type="spellEnd"/>
            <w:r>
              <w:t xml:space="preserve"> котельных, в т.ч. узлов учета газа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8 580,0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60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 xml:space="preserve">Строительство системы водоснабжения по ул. </w:t>
            </w:r>
            <w:proofErr w:type="gramStart"/>
            <w:r>
              <w:t>Садовая</w:t>
            </w:r>
            <w:proofErr w:type="gramEnd"/>
            <w:r>
              <w:t xml:space="preserve"> в п. Дубки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315,0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61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Техническое перевооружение котельной №19 в р.п. Красный текстильщик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5 678,6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D90630">
            <w:pPr>
              <w:jc w:val="right"/>
            </w:pPr>
            <w:r>
              <w:t>6 325 960,</w:t>
            </w:r>
            <w:r w:rsidR="00D90630">
              <w:t>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D90630">
            <w:pPr>
              <w:jc w:val="right"/>
            </w:pPr>
            <w:r>
              <w:t>2 038 934,</w:t>
            </w:r>
            <w:r w:rsidR="00D90630">
              <w:t>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461 000,0</w:t>
            </w:r>
          </w:p>
        </w:tc>
      </w:tr>
      <w:tr w:rsidR="007A1DF3" w:rsidTr="007A1DF3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313" w:rsidRDefault="002B4313" w:rsidP="00730C0E">
            <w:pPr>
              <w:jc w:val="center"/>
            </w:pPr>
          </w:p>
          <w:p w:rsidR="007A1DF3" w:rsidRDefault="007A1DF3" w:rsidP="00730C0E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23 575,1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45 000,0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16 412,9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45 000,0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7 162,2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A1DF3">
            <w:pPr>
              <w:jc w:val="right"/>
            </w:pPr>
            <w:r>
              <w:t>1 904 952,6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415 897,1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135,1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DF3" w:rsidRDefault="007A1DF3" w:rsidP="00730C0E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1 488 920,4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0,0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A1DF3">
            <w:pPr>
              <w:jc w:val="right"/>
            </w:pPr>
            <w:r>
              <w:t>1 928 527,7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  <w:r>
              <w:t>45 000,0</w:t>
            </w:r>
          </w:p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DF3" w:rsidRDefault="007A1DF3" w:rsidP="00730C0E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Pr="003539D9" w:rsidRDefault="007A1DF3" w:rsidP="00D90630">
            <w:pPr>
              <w:jc w:val="right"/>
              <w:rPr>
                <w:bCs/>
              </w:rPr>
            </w:pPr>
            <w:r w:rsidRPr="003539D9">
              <w:rPr>
                <w:bCs/>
              </w:rPr>
              <w:t>8 254 488,</w:t>
            </w:r>
            <w:r w:rsidR="00D90630" w:rsidRPr="003539D9">
              <w:rPr>
                <w:bCs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Pr="003539D9" w:rsidRDefault="007A1DF3" w:rsidP="00D90630">
            <w:pPr>
              <w:jc w:val="right"/>
              <w:rPr>
                <w:bCs/>
              </w:rPr>
            </w:pPr>
            <w:r w:rsidRPr="003539D9">
              <w:rPr>
                <w:bCs/>
              </w:rPr>
              <w:t>2 083 934,</w:t>
            </w:r>
            <w:r w:rsidR="00D90630" w:rsidRPr="003539D9">
              <w:rPr>
                <w:bCs/>
              </w:rPr>
              <w:t>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DF3" w:rsidRPr="003539D9" w:rsidRDefault="007A1DF3" w:rsidP="00730C0E">
            <w:pPr>
              <w:jc w:val="right"/>
              <w:rPr>
                <w:bCs/>
              </w:rPr>
            </w:pPr>
            <w:r w:rsidRPr="003539D9">
              <w:rPr>
                <w:bCs/>
              </w:rPr>
              <w:t>506 000,0</w:t>
            </w:r>
          </w:p>
        </w:tc>
      </w:tr>
      <w:tr w:rsidR="007A1DF3" w:rsidTr="007A1DF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</w:tr>
      <w:tr w:rsidR="007A1DF3" w:rsidTr="007A1DF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</w:tr>
      <w:tr w:rsidR="007A1DF3" w:rsidTr="007A1DF3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DF3" w:rsidRDefault="007A1DF3" w:rsidP="00730C0E">
            <w:pPr>
              <w:jc w:val="right"/>
            </w:pPr>
          </w:p>
        </w:tc>
      </w:tr>
    </w:tbl>
    <w:p w:rsidR="007A1DF3" w:rsidRPr="009E1315" w:rsidRDefault="007A1DF3" w:rsidP="007A1DF3"/>
    <w:p w:rsidR="00E2598B" w:rsidRPr="007A1DF3" w:rsidRDefault="00E2598B" w:rsidP="007A1DF3"/>
    <w:sectPr w:rsidR="00E2598B" w:rsidRPr="007A1DF3" w:rsidSect="007A1DF3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019" w:rsidRDefault="00E67019" w:rsidP="007A1DF3">
      <w:r>
        <w:separator/>
      </w:r>
    </w:p>
  </w:endnote>
  <w:endnote w:type="continuationSeparator" w:id="1">
    <w:p w:rsidR="00E67019" w:rsidRDefault="00E67019" w:rsidP="007A1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019" w:rsidRDefault="00E67019" w:rsidP="007A1DF3">
      <w:r>
        <w:separator/>
      </w:r>
    </w:p>
  </w:footnote>
  <w:footnote w:type="continuationSeparator" w:id="1">
    <w:p w:rsidR="00E67019" w:rsidRDefault="00E67019" w:rsidP="007A1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DF3" w:rsidRDefault="00A531E2" w:rsidP="00916F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1DF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1DF3" w:rsidRDefault="007A1D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DF3" w:rsidRDefault="00A531E2" w:rsidP="00916F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1DF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4313">
      <w:rPr>
        <w:rStyle w:val="a7"/>
        <w:noProof/>
      </w:rPr>
      <w:t>5</w:t>
    </w:r>
    <w:r>
      <w:rPr>
        <w:rStyle w:val="a7"/>
      </w:rPr>
      <w:fldChar w:fldCharType="end"/>
    </w:r>
  </w:p>
  <w:p w:rsidR="007A1DF3" w:rsidRDefault="007A1D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7A1DF3"/>
    <w:rsid w:val="002B4313"/>
    <w:rsid w:val="002C3F39"/>
    <w:rsid w:val="003539D9"/>
    <w:rsid w:val="006808C6"/>
    <w:rsid w:val="00734C0B"/>
    <w:rsid w:val="007A1DF3"/>
    <w:rsid w:val="00A24CAF"/>
    <w:rsid w:val="00A531E2"/>
    <w:rsid w:val="00B912FD"/>
    <w:rsid w:val="00D90630"/>
    <w:rsid w:val="00E2598B"/>
    <w:rsid w:val="00E67019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1D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1DF3"/>
  </w:style>
  <w:style w:type="paragraph" w:styleId="a5">
    <w:name w:val="footer"/>
    <w:basedOn w:val="a"/>
    <w:link w:val="a6"/>
    <w:uiPriority w:val="99"/>
    <w:semiHidden/>
    <w:unhideWhenUsed/>
    <w:rsid w:val="007A1D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A1DF3"/>
  </w:style>
  <w:style w:type="character" w:styleId="a7">
    <w:name w:val="page number"/>
    <w:basedOn w:val="a0"/>
    <w:uiPriority w:val="99"/>
    <w:semiHidden/>
    <w:unhideWhenUsed/>
    <w:rsid w:val="007A1D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SECK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26</TotalTime>
  <Pages>5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DannikEN</cp:lastModifiedBy>
  <cp:revision>3</cp:revision>
  <dcterms:created xsi:type="dcterms:W3CDTF">2023-07-28T06:16:00Z</dcterms:created>
  <dcterms:modified xsi:type="dcterms:W3CDTF">2023-07-28T13:18:00Z</dcterms:modified>
</cp:coreProperties>
</file>